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B9" w:rsidRDefault="000573B9" w:rsidP="009355D0">
      <w:pPr>
        <w:jc w:val="center"/>
        <w:rPr>
          <w:b/>
          <w:sz w:val="28"/>
          <w:szCs w:val="28"/>
        </w:rPr>
      </w:pPr>
    </w:p>
    <w:p w:rsidR="000573B9" w:rsidRPr="000F24E8" w:rsidRDefault="000573B9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0573B9" w:rsidRPr="000F24E8" w:rsidRDefault="000573B9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«Гущинское сельское поселение» на 2019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марте</w:t>
      </w:r>
    </w:p>
    <w:p w:rsidR="000573B9" w:rsidRDefault="000573B9" w:rsidP="009355D0">
      <w:pPr>
        <w:jc w:val="center"/>
        <w:rPr>
          <w:sz w:val="28"/>
          <w:szCs w:val="28"/>
        </w:rPr>
      </w:pPr>
    </w:p>
    <w:p w:rsidR="000573B9" w:rsidRDefault="000573B9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0573B9" w:rsidRDefault="000573B9" w:rsidP="00B10C64">
      <w:pPr>
        <w:jc w:val="center"/>
        <w:rPr>
          <w:sz w:val="28"/>
          <w:szCs w:val="28"/>
        </w:rPr>
      </w:pPr>
    </w:p>
    <w:p w:rsidR="000573B9" w:rsidRDefault="000573B9" w:rsidP="004213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 за счет иных межбюджетных трансфертов на дорожную деятельность в отношении автомобильных дорог местного значения в границах населенных пунктов сельских поселений в пределах полномочий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2019,96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 (</w:t>
      </w:r>
      <w:r>
        <w:rPr>
          <w:sz w:val="28"/>
          <w:szCs w:val="28"/>
        </w:rPr>
        <w:t xml:space="preserve">Дополнительное соглашение к соглашению с администрацией Почепского района); за счет увеличения субвенций бюджетам сельских поселений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</w:t>
      </w:r>
      <w:r>
        <w:rPr>
          <w:b/>
          <w:sz w:val="28"/>
          <w:szCs w:val="28"/>
        </w:rPr>
        <w:t xml:space="preserve">на </w:t>
      </w:r>
      <w:r w:rsidRPr="00E73AC1">
        <w:rPr>
          <w:b/>
          <w:sz w:val="28"/>
          <w:szCs w:val="28"/>
        </w:rPr>
        <w:t>840,00 рублей</w:t>
      </w:r>
      <w:r>
        <w:rPr>
          <w:sz w:val="28"/>
          <w:szCs w:val="28"/>
        </w:rPr>
        <w:t>.</w:t>
      </w:r>
    </w:p>
    <w:p w:rsidR="000573B9" w:rsidRDefault="000573B9" w:rsidP="0042130D">
      <w:pPr>
        <w:tabs>
          <w:tab w:val="left" w:pos="195"/>
        </w:tabs>
        <w:jc w:val="both"/>
        <w:rPr>
          <w:sz w:val="28"/>
          <w:szCs w:val="28"/>
        </w:rPr>
      </w:pPr>
    </w:p>
    <w:p w:rsidR="000573B9" w:rsidRDefault="000573B9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573B9" w:rsidRDefault="000573B9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0573B9" w:rsidRDefault="000573B9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0573B9" w:rsidRDefault="000573B9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увеличиваются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42540,95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>
        <w:rPr>
          <w:sz w:val="28"/>
          <w:szCs w:val="28"/>
        </w:rPr>
        <w:t xml:space="preserve">: </w:t>
      </w:r>
    </w:p>
    <w:p w:rsidR="000573B9" w:rsidRDefault="000573B9" w:rsidP="00C376BB">
      <w:pPr>
        <w:tabs>
          <w:tab w:val="left" w:pos="3150"/>
        </w:tabs>
        <w:jc w:val="both"/>
        <w:rPr>
          <w:sz w:val="28"/>
          <w:szCs w:val="28"/>
        </w:rPr>
      </w:pPr>
      <w:r w:rsidRPr="00F73B3D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41320">
        <w:rPr>
          <w:sz w:val="28"/>
          <w:szCs w:val="28"/>
        </w:rPr>
        <w:t xml:space="preserve">статки средств бюджета </w:t>
      </w:r>
      <w:r>
        <w:rPr>
          <w:sz w:val="28"/>
          <w:szCs w:val="28"/>
        </w:rPr>
        <w:t xml:space="preserve">(источники внутреннего финансирования дефицита бюджета) </w:t>
      </w:r>
      <w:r>
        <w:rPr>
          <w:b/>
          <w:sz w:val="28"/>
          <w:szCs w:val="28"/>
        </w:rPr>
        <w:t>39680,99</w:t>
      </w:r>
      <w:r>
        <w:rPr>
          <w:sz w:val="28"/>
          <w:szCs w:val="28"/>
        </w:rPr>
        <w:t xml:space="preserve"> рублей распределяются на расходную часть бюджета:</w:t>
      </w:r>
    </w:p>
    <w:p w:rsidR="000573B9" w:rsidRDefault="000573B9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46259">
        <w:rPr>
          <w:sz w:val="28"/>
          <w:szCs w:val="28"/>
        </w:rPr>
        <w:t xml:space="preserve">- </w:t>
      </w:r>
      <w:r>
        <w:rPr>
          <w:sz w:val="28"/>
          <w:szCs w:val="28"/>
        </w:rPr>
        <w:t>на раздел «Жилищно-коммунальное хозяйство» подраздел «Благоустройство, мероприятия по благоустройству»:</w:t>
      </w:r>
    </w:p>
    <w:p w:rsidR="000573B9" w:rsidRDefault="000573B9" w:rsidP="00946259">
      <w:pPr>
        <w:tabs>
          <w:tab w:val="left" w:pos="3150"/>
        </w:tabs>
        <w:jc w:val="both"/>
        <w:rPr>
          <w:sz w:val="28"/>
          <w:szCs w:val="28"/>
        </w:rPr>
      </w:pPr>
      <w:r w:rsidRPr="00D34946">
        <w:rPr>
          <w:b/>
          <w:sz w:val="28"/>
          <w:szCs w:val="28"/>
        </w:rPr>
        <w:t>по КБК 91305037000081730244</w:t>
      </w:r>
      <w:r>
        <w:rPr>
          <w:sz w:val="28"/>
          <w:szCs w:val="28"/>
        </w:rPr>
        <w:t xml:space="preserve"> - проведение весенних работ по благоустройству территории поселения.</w:t>
      </w:r>
    </w:p>
    <w:p w:rsidR="000573B9" w:rsidRDefault="000573B9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«Национальная экономика» подраздел «Дорожное хозяйство (дорожные фонды)» </w:t>
      </w:r>
      <w:r w:rsidRPr="00D3494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КБК </w:t>
      </w:r>
      <w:r w:rsidRPr="00D34946">
        <w:rPr>
          <w:b/>
          <w:sz w:val="28"/>
          <w:szCs w:val="28"/>
        </w:rPr>
        <w:t xml:space="preserve"> 91304097000083740244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2019,96</w:t>
      </w:r>
      <w:r>
        <w:rPr>
          <w:sz w:val="28"/>
          <w:szCs w:val="28"/>
        </w:rPr>
        <w:t xml:space="preserve"> рублей на ремонт и содержание автомобильных дорог, за счет увеличения иных межбюджетных трансфертов на дорожную деятельность.</w:t>
      </w:r>
    </w:p>
    <w:p w:rsidR="000573B9" w:rsidRDefault="000573B9" w:rsidP="005B1A6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«Культура, кинематография» подраздел «Другие вопросы в области культуры, кинематографии» </w:t>
      </w:r>
      <w:r w:rsidRPr="00D3494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КБК </w:t>
      </w:r>
      <w:r w:rsidRPr="00D34946">
        <w:rPr>
          <w:b/>
          <w:sz w:val="28"/>
          <w:szCs w:val="28"/>
        </w:rPr>
        <w:t xml:space="preserve"> 9130</w:t>
      </w:r>
      <w:r>
        <w:rPr>
          <w:b/>
          <w:sz w:val="28"/>
          <w:szCs w:val="28"/>
        </w:rPr>
        <w:t>8047000080480612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840,00</w:t>
      </w:r>
      <w:r>
        <w:rPr>
          <w:sz w:val="28"/>
          <w:szCs w:val="28"/>
        </w:rPr>
        <w:t xml:space="preserve"> рублей на компенсацию коммунальных выплат работникам культуры.</w:t>
      </w:r>
    </w:p>
    <w:p w:rsidR="000573B9" w:rsidRDefault="000573B9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Перераспределение расходов</w:t>
      </w:r>
      <w:r>
        <w:t xml:space="preserve"> </w:t>
      </w:r>
      <w:r>
        <w:rPr>
          <w:sz w:val="28"/>
          <w:szCs w:val="28"/>
        </w:rPr>
        <w:t xml:space="preserve">с </w:t>
      </w:r>
      <w:r w:rsidRPr="000E4ECC">
        <w:rPr>
          <w:b/>
          <w:sz w:val="28"/>
          <w:szCs w:val="28"/>
        </w:rPr>
        <w:t>КБК 9130104010108004012</w:t>
      </w:r>
      <w:r>
        <w:rPr>
          <w:b/>
          <w:sz w:val="28"/>
          <w:szCs w:val="28"/>
        </w:rPr>
        <w:t>1</w:t>
      </w:r>
      <w:r w:rsidRPr="000E4E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(-</w:t>
      </w:r>
      <w:r w:rsidRPr="000E4EC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00</w:t>
      </w:r>
      <w:r w:rsidRPr="000E4ECC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) рублей, с </w:t>
      </w:r>
      <w:r w:rsidRPr="00B2400B">
        <w:rPr>
          <w:b/>
          <w:sz w:val="28"/>
          <w:szCs w:val="28"/>
        </w:rPr>
        <w:t>КБК</w:t>
      </w:r>
      <w:r>
        <w:rPr>
          <w:sz w:val="28"/>
          <w:szCs w:val="28"/>
        </w:rPr>
        <w:t xml:space="preserve">  </w:t>
      </w:r>
      <w:r w:rsidRPr="000E4ECC">
        <w:rPr>
          <w:b/>
          <w:sz w:val="28"/>
          <w:szCs w:val="28"/>
        </w:rPr>
        <w:t>9130104010108004012</w:t>
      </w:r>
      <w:r>
        <w:rPr>
          <w:b/>
          <w:sz w:val="28"/>
          <w:szCs w:val="28"/>
        </w:rPr>
        <w:t xml:space="preserve">2 (-3700,00) </w:t>
      </w:r>
      <w:r w:rsidRPr="00B2400B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, с КБК </w:t>
      </w:r>
      <w:r w:rsidRPr="000E4ECC">
        <w:rPr>
          <w:b/>
          <w:sz w:val="28"/>
          <w:szCs w:val="28"/>
        </w:rPr>
        <w:t>9130104010108004012</w:t>
      </w:r>
      <w:r>
        <w:rPr>
          <w:b/>
          <w:sz w:val="28"/>
          <w:szCs w:val="28"/>
        </w:rPr>
        <w:t xml:space="preserve">9 (-3000,00) </w:t>
      </w:r>
      <w:r w:rsidRPr="00B316E8">
        <w:rPr>
          <w:sz w:val="28"/>
          <w:szCs w:val="28"/>
        </w:rPr>
        <w:t xml:space="preserve">рублей </w:t>
      </w:r>
      <w:r>
        <w:rPr>
          <w:b/>
          <w:sz w:val="28"/>
          <w:szCs w:val="28"/>
        </w:rPr>
        <w:t>(</w:t>
      </w:r>
      <w:r w:rsidRPr="00DD09EA">
        <w:rPr>
          <w:sz w:val="28"/>
          <w:szCs w:val="28"/>
        </w:rPr>
        <w:t xml:space="preserve">итого </w:t>
      </w:r>
      <w:r>
        <w:rPr>
          <w:sz w:val="28"/>
          <w:szCs w:val="28"/>
        </w:rPr>
        <w:t>-</w:t>
      </w:r>
      <w:r w:rsidRPr="00DD09EA">
        <w:rPr>
          <w:sz w:val="28"/>
          <w:szCs w:val="28"/>
        </w:rPr>
        <w:t>16700,00 рублей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на </w:t>
      </w:r>
      <w:r w:rsidRPr="00EE0947">
        <w:rPr>
          <w:b/>
          <w:sz w:val="28"/>
          <w:szCs w:val="28"/>
        </w:rPr>
        <w:t>КБК 91301040101080040244</w:t>
      </w:r>
      <w:r>
        <w:rPr>
          <w:sz w:val="28"/>
          <w:szCs w:val="28"/>
        </w:rPr>
        <w:t>, из них:</w:t>
      </w:r>
    </w:p>
    <w:p w:rsidR="000573B9" w:rsidRDefault="000573B9" w:rsidP="00575C1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(+8500,00) рублей – на оплату услуг в области информационно- коммуникационных технологий (услуги ООО «АльтаСофт», ООО «Инфотелеком»);</w:t>
      </w:r>
    </w:p>
    <w:p w:rsidR="000573B9" w:rsidRDefault="000573B9" w:rsidP="00575C1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(+2200,00) рублей – на оплату страховки служебной автомашины;</w:t>
      </w:r>
    </w:p>
    <w:p w:rsidR="000573B9" w:rsidRDefault="000573B9" w:rsidP="00575C1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(+3000,00) рублей – на приобретение ГСМ в служебную автомашину;</w:t>
      </w:r>
    </w:p>
    <w:p w:rsidR="000573B9" w:rsidRDefault="000573B9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(+3000,00) рублей – на приобретение канцелярии.</w:t>
      </w:r>
    </w:p>
    <w:p w:rsidR="000573B9" w:rsidRDefault="000573B9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Перераспределение расходов</w:t>
      </w:r>
      <w:r>
        <w:t xml:space="preserve"> </w:t>
      </w:r>
      <w:r>
        <w:rPr>
          <w:sz w:val="28"/>
          <w:szCs w:val="28"/>
        </w:rPr>
        <w:t xml:space="preserve">с </w:t>
      </w:r>
      <w:r w:rsidRPr="000E4ECC">
        <w:rPr>
          <w:b/>
          <w:sz w:val="28"/>
          <w:szCs w:val="28"/>
        </w:rPr>
        <w:t>КБК 91301040101080040</w:t>
      </w:r>
      <w:r>
        <w:rPr>
          <w:b/>
          <w:sz w:val="28"/>
          <w:szCs w:val="28"/>
        </w:rPr>
        <w:t>851</w:t>
      </w:r>
      <w:r w:rsidRPr="000E4E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2000,00</w:t>
      </w:r>
      <w:r>
        <w:rPr>
          <w:sz w:val="28"/>
          <w:szCs w:val="28"/>
        </w:rPr>
        <w:t xml:space="preserve"> рублей на </w:t>
      </w:r>
      <w:r w:rsidRPr="00EE0947">
        <w:rPr>
          <w:b/>
          <w:sz w:val="28"/>
          <w:szCs w:val="28"/>
        </w:rPr>
        <w:t>КБК 9130</w:t>
      </w:r>
      <w:r>
        <w:rPr>
          <w:b/>
          <w:sz w:val="28"/>
          <w:szCs w:val="28"/>
        </w:rPr>
        <w:t>1137000082530</w:t>
      </w:r>
      <w:r w:rsidRPr="00EE0947">
        <w:rPr>
          <w:b/>
          <w:sz w:val="28"/>
          <w:szCs w:val="28"/>
        </w:rPr>
        <w:t>244</w:t>
      </w:r>
      <w:r>
        <w:rPr>
          <w:sz w:val="28"/>
          <w:szCs w:val="28"/>
        </w:rPr>
        <w:t xml:space="preserve"> на приобретение венков к 9 мая.</w:t>
      </w:r>
    </w:p>
    <w:p w:rsidR="000573B9" w:rsidRDefault="000573B9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0573B9" w:rsidRDefault="000573B9" w:rsidP="00C36178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0573B9" w:rsidRDefault="000573B9" w:rsidP="00C36178">
      <w:pPr>
        <w:tabs>
          <w:tab w:val="left" w:pos="3150"/>
        </w:tabs>
        <w:jc w:val="center"/>
        <w:rPr>
          <w:sz w:val="28"/>
          <w:szCs w:val="28"/>
        </w:rPr>
      </w:pPr>
    </w:p>
    <w:p w:rsidR="000573B9" w:rsidRDefault="000573B9" w:rsidP="00C361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муниципального образования «Гущинское сельское поселение» увеличивается за счет остатков средств на 01.01.2019 года на 39680,99 рублей. </w:t>
      </w:r>
    </w:p>
    <w:p w:rsidR="000573B9" w:rsidRPr="00ED2ADF" w:rsidRDefault="000573B9" w:rsidP="00C36178">
      <w:pPr>
        <w:tabs>
          <w:tab w:val="left" w:pos="195"/>
        </w:tabs>
        <w:jc w:val="both"/>
        <w:rPr>
          <w:sz w:val="28"/>
          <w:szCs w:val="28"/>
        </w:rPr>
      </w:pPr>
    </w:p>
    <w:p w:rsidR="000573B9" w:rsidRPr="007412C9" w:rsidRDefault="000573B9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2813821,01 рублей</w:t>
      </w:r>
    </w:p>
    <w:p w:rsidR="000573B9" w:rsidRDefault="000573B9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2853502,00 рублей</w:t>
      </w:r>
    </w:p>
    <w:p w:rsidR="000573B9" w:rsidRDefault="000573B9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39680,99 рублей.</w:t>
      </w:r>
    </w:p>
    <w:p w:rsidR="000573B9" w:rsidRDefault="000573B9" w:rsidP="009355D0">
      <w:pPr>
        <w:jc w:val="both"/>
        <w:rPr>
          <w:sz w:val="28"/>
          <w:szCs w:val="28"/>
        </w:rPr>
      </w:pPr>
    </w:p>
    <w:p w:rsidR="000573B9" w:rsidRDefault="000573B9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0573B9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A02"/>
    <w:multiLevelType w:val="hybridMultilevel"/>
    <w:tmpl w:val="546E94F4"/>
    <w:lvl w:ilvl="0" w:tplc="C722F67A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50A92"/>
    <w:rsid w:val="000555D1"/>
    <w:rsid w:val="000573B9"/>
    <w:rsid w:val="00060933"/>
    <w:rsid w:val="0006665F"/>
    <w:rsid w:val="000736C1"/>
    <w:rsid w:val="000759D7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4ECC"/>
    <w:rsid w:val="000E584D"/>
    <w:rsid w:val="000F24E8"/>
    <w:rsid w:val="000F7CFD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1902"/>
    <w:rsid w:val="001C451E"/>
    <w:rsid w:val="001F75D9"/>
    <w:rsid w:val="0020645E"/>
    <w:rsid w:val="00206F1D"/>
    <w:rsid w:val="00221E28"/>
    <w:rsid w:val="00234A71"/>
    <w:rsid w:val="00243F9F"/>
    <w:rsid w:val="00250417"/>
    <w:rsid w:val="00255700"/>
    <w:rsid w:val="00255BE9"/>
    <w:rsid w:val="00255C1A"/>
    <w:rsid w:val="0029068F"/>
    <w:rsid w:val="00295686"/>
    <w:rsid w:val="002C12B5"/>
    <w:rsid w:val="002C64B3"/>
    <w:rsid w:val="002D3766"/>
    <w:rsid w:val="002D3804"/>
    <w:rsid w:val="002D3EB5"/>
    <w:rsid w:val="002E084F"/>
    <w:rsid w:val="002F5B7F"/>
    <w:rsid w:val="003035FD"/>
    <w:rsid w:val="003066AD"/>
    <w:rsid w:val="00321AD5"/>
    <w:rsid w:val="00322012"/>
    <w:rsid w:val="00322FE3"/>
    <w:rsid w:val="00335F62"/>
    <w:rsid w:val="00341107"/>
    <w:rsid w:val="00351446"/>
    <w:rsid w:val="003527D9"/>
    <w:rsid w:val="00360A05"/>
    <w:rsid w:val="00360F14"/>
    <w:rsid w:val="00362F74"/>
    <w:rsid w:val="00366F0E"/>
    <w:rsid w:val="00382E9A"/>
    <w:rsid w:val="00387853"/>
    <w:rsid w:val="00390615"/>
    <w:rsid w:val="003A5DA1"/>
    <w:rsid w:val="003B25C8"/>
    <w:rsid w:val="003C3EC8"/>
    <w:rsid w:val="003D7DBF"/>
    <w:rsid w:val="003F757D"/>
    <w:rsid w:val="0040177B"/>
    <w:rsid w:val="00405663"/>
    <w:rsid w:val="004201E8"/>
    <w:rsid w:val="0042130D"/>
    <w:rsid w:val="0042150D"/>
    <w:rsid w:val="00423556"/>
    <w:rsid w:val="00425DBB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C05B4"/>
    <w:rsid w:val="004E5CE9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63789"/>
    <w:rsid w:val="00565E03"/>
    <w:rsid w:val="005709E7"/>
    <w:rsid w:val="005752A6"/>
    <w:rsid w:val="00575C1B"/>
    <w:rsid w:val="00587858"/>
    <w:rsid w:val="005A422A"/>
    <w:rsid w:val="005A78D7"/>
    <w:rsid w:val="005B1A63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191C"/>
    <w:rsid w:val="006729BD"/>
    <w:rsid w:val="0069183E"/>
    <w:rsid w:val="00695DF3"/>
    <w:rsid w:val="006A52E2"/>
    <w:rsid w:val="006B7C47"/>
    <w:rsid w:val="006C0190"/>
    <w:rsid w:val="006C5D32"/>
    <w:rsid w:val="006D2EA3"/>
    <w:rsid w:val="006E0EEC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628FA"/>
    <w:rsid w:val="007814C1"/>
    <w:rsid w:val="00787BAB"/>
    <w:rsid w:val="00792F7A"/>
    <w:rsid w:val="00796DC6"/>
    <w:rsid w:val="007A3828"/>
    <w:rsid w:val="007A5AA9"/>
    <w:rsid w:val="007B0B14"/>
    <w:rsid w:val="007B53DE"/>
    <w:rsid w:val="007B64C9"/>
    <w:rsid w:val="007B7B13"/>
    <w:rsid w:val="007C60F1"/>
    <w:rsid w:val="007C7A23"/>
    <w:rsid w:val="007D0BC8"/>
    <w:rsid w:val="007F6BD1"/>
    <w:rsid w:val="008028D3"/>
    <w:rsid w:val="008221B9"/>
    <w:rsid w:val="008425F1"/>
    <w:rsid w:val="00852D45"/>
    <w:rsid w:val="00854C6F"/>
    <w:rsid w:val="00862083"/>
    <w:rsid w:val="0086232C"/>
    <w:rsid w:val="0086274E"/>
    <w:rsid w:val="00863320"/>
    <w:rsid w:val="00876680"/>
    <w:rsid w:val="0087755A"/>
    <w:rsid w:val="00895834"/>
    <w:rsid w:val="00897421"/>
    <w:rsid w:val="008A524B"/>
    <w:rsid w:val="008B6993"/>
    <w:rsid w:val="008D02BB"/>
    <w:rsid w:val="008D1B2A"/>
    <w:rsid w:val="008D5482"/>
    <w:rsid w:val="008D56DE"/>
    <w:rsid w:val="008E1092"/>
    <w:rsid w:val="008F08B2"/>
    <w:rsid w:val="008F5E4D"/>
    <w:rsid w:val="008F6F67"/>
    <w:rsid w:val="00900BBE"/>
    <w:rsid w:val="00900F6D"/>
    <w:rsid w:val="00911119"/>
    <w:rsid w:val="00915E9E"/>
    <w:rsid w:val="00922D22"/>
    <w:rsid w:val="0092370B"/>
    <w:rsid w:val="00933755"/>
    <w:rsid w:val="009355D0"/>
    <w:rsid w:val="009436E3"/>
    <w:rsid w:val="00946259"/>
    <w:rsid w:val="00954B38"/>
    <w:rsid w:val="00967D87"/>
    <w:rsid w:val="00971DBF"/>
    <w:rsid w:val="00985BEA"/>
    <w:rsid w:val="00991004"/>
    <w:rsid w:val="00991026"/>
    <w:rsid w:val="009943DF"/>
    <w:rsid w:val="009A2EF9"/>
    <w:rsid w:val="009A66A2"/>
    <w:rsid w:val="009C5672"/>
    <w:rsid w:val="009C7F21"/>
    <w:rsid w:val="009D072A"/>
    <w:rsid w:val="009D7BC2"/>
    <w:rsid w:val="00A00171"/>
    <w:rsid w:val="00A1700D"/>
    <w:rsid w:val="00A243BD"/>
    <w:rsid w:val="00A26135"/>
    <w:rsid w:val="00A5598A"/>
    <w:rsid w:val="00A61876"/>
    <w:rsid w:val="00A61ABD"/>
    <w:rsid w:val="00A63112"/>
    <w:rsid w:val="00A72F5B"/>
    <w:rsid w:val="00A8278D"/>
    <w:rsid w:val="00A83279"/>
    <w:rsid w:val="00AB2EAB"/>
    <w:rsid w:val="00AB556D"/>
    <w:rsid w:val="00AC0C21"/>
    <w:rsid w:val="00AC38FF"/>
    <w:rsid w:val="00AD2552"/>
    <w:rsid w:val="00AF49A3"/>
    <w:rsid w:val="00AF7F76"/>
    <w:rsid w:val="00B0619B"/>
    <w:rsid w:val="00B10C64"/>
    <w:rsid w:val="00B2400B"/>
    <w:rsid w:val="00B316E8"/>
    <w:rsid w:val="00B33CAC"/>
    <w:rsid w:val="00B34680"/>
    <w:rsid w:val="00B52060"/>
    <w:rsid w:val="00B6002E"/>
    <w:rsid w:val="00B60883"/>
    <w:rsid w:val="00B62072"/>
    <w:rsid w:val="00B632BF"/>
    <w:rsid w:val="00B737CD"/>
    <w:rsid w:val="00B81669"/>
    <w:rsid w:val="00B82C00"/>
    <w:rsid w:val="00B83C95"/>
    <w:rsid w:val="00B84F95"/>
    <w:rsid w:val="00B94D65"/>
    <w:rsid w:val="00B95E60"/>
    <w:rsid w:val="00B96AC3"/>
    <w:rsid w:val="00B96F66"/>
    <w:rsid w:val="00BA1B0F"/>
    <w:rsid w:val="00BA2EA1"/>
    <w:rsid w:val="00BA5078"/>
    <w:rsid w:val="00BB0E65"/>
    <w:rsid w:val="00BC7DE2"/>
    <w:rsid w:val="00BD1270"/>
    <w:rsid w:val="00BD536E"/>
    <w:rsid w:val="00BF72EB"/>
    <w:rsid w:val="00C152B9"/>
    <w:rsid w:val="00C173B0"/>
    <w:rsid w:val="00C36178"/>
    <w:rsid w:val="00C376BB"/>
    <w:rsid w:val="00C44E2B"/>
    <w:rsid w:val="00C458D1"/>
    <w:rsid w:val="00C510FE"/>
    <w:rsid w:val="00C51E1D"/>
    <w:rsid w:val="00C53AC2"/>
    <w:rsid w:val="00C60C29"/>
    <w:rsid w:val="00C65B0B"/>
    <w:rsid w:val="00C65C87"/>
    <w:rsid w:val="00C70F5C"/>
    <w:rsid w:val="00C835A4"/>
    <w:rsid w:val="00C910D2"/>
    <w:rsid w:val="00C9248E"/>
    <w:rsid w:val="00CA32B1"/>
    <w:rsid w:val="00CB2A01"/>
    <w:rsid w:val="00CB2D4C"/>
    <w:rsid w:val="00CB55C3"/>
    <w:rsid w:val="00CC087B"/>
    <w:rsid w:val="00CC0A1D"/>
    <w:rsid w:val="00CC5D84"/>
    <w:rsid w:val="00CD1024"/>
    <w:rsid w:val="00CD5ECC"/>
    <w:rsid w:val="00CF658C"/>
    <w:rsid w:val="00D074B8"/>
    <w:rsid w:val="00D1456D"/>
    <w:rsid w:val="00D1585D"/>
    <w:rsid w:val="00D25166"/>
    <w:rsid w:val="00D34946"/>
    <w:rsid w:val="00D4180E"/>
    <w:rsid w:val="00D43DB7"/>
    <w:rsid w:val="00D530E7"/>
    <w:rsid w:val="00D54587"/>
    <w:rsid w:val="00D643D6"/>
    <w:rsid w:val="00D839A4"/>
    <w:rsid w:val="00D84444"/>
    <w:rsid w:val="00D91A41"/>
    <w:rsid w:val="00D926AF"/>
    <w:rsid w:val="00DA3B1A"/>
    <w:rsid w:val="00DB5322"/>
    <w:rsid w:val="00DD09EA"/>
    <w:rsid w:val="00E05CB7"/>
    <w:rsid w:val="00E1759F"/>
    <w:rsid w:val="00E24354"/>
    <w:rsid w:val="00E44EFE"/>
    <w:rsid w:val="00E513DB"/>
    <w:rsid w:val="00E53113"/>
    <w:rsid w:val="00E56F14"/>
    <w:rsid w:val="00E574A5"/>
    <w:rsid w:val="00E64BD7"/>
    <w:rsid w:val="00E73AC1"/>
    <w:rsid w:val="00E75D62"/>
    <w:rsid w:val="00E800F9"/>
    <w:rsid w:val="00E83779"/>
    <w:rsid w:val="00E8694F"/>
    <w:rsid w:val="00E9474F"/>
    <w:rsid w:val="00E964D7"/>
    <w:rsid w:val="00EC35E3"/>
    <w:rsid w:val="00EC68EC"/>
    <w:rsid w:val="00ED2ADF"/>
    <w:rsid w:val="00ED4B89"/>
    <w:rsid w:val="00ED6FB5"/>
    <w:rsid w:val="00EE0947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36A85"/>
    <w:rsid w:val="00F41D6B"/>
    <w:rsid w:val="00F444E4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3BED"/>
    <w:rsid w:val="00FE2CA2"/>
    <w:rsid w:val="00FE5063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481</TotalTime>
  <Pages>2</Pages>
  <Words>398</Words>
  <Characters>2270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62</cp:revision>
  <cp:lastPrinted>2019-03-21T12:11:00Z</cp:lastPrinted>
  <dcterms:created xsi:type="dcterms:W3CDTF">2016-09-28T05:13:00Z</dcterms:created>
  <dcterms:modified xsi:type="dcterms:W3CDTF">2019-03-25T06:51:00Z</dcterms:modified>
</cp:coreProperties>
</file>